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CD7BF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KYLBY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736DBA70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Woolman.</w:t>
      </w:r>
    </w:p>
    <w:p w14:paraId="539644DC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DC9499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D81E8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Wareyn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Ipswich(q.v.) brought a plaint of debt against him,</w:t>
      </w:r>
    </w:p>
    <w:p w14:paraId="2DAD7055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Lynesych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Ipswich(q.v.),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Champeneys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Wickham(q.v.),</w:t>
      </w:r>
    </w:p>
    <w:p w14:paraId="71BB388E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Benedict </w:t>
      </w:r>
      <w:proofErr w:type="spellStart"/>
      <w:r>
        <w:rPr>
          <w:rFonts w:ascii="Times New Roman" w:hAnsi="Times New Roman" w:cs="Times New Roman"/>
          <w:sz w:val="24"/>
          <w:szCs w:val="24"/>
        </w:rPr>
        <w:t>Eldyng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Ipswich(q.v.)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Bakere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Manningtree(q.v.).</w:t>
      </w:r>
    </w:p>
    <w:p w14:paraId="36758AF6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660BE15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906BE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47C11" w14:textId="77777777" w:rsidR="00C20853" w:rsidRDefault="00C20853" w:rsidP="00C2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5ED21D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FB85" w14:textId="77777777" w:rsidR="00C20853" w:rsidRDefault="00C20853" w:rsidP="009139A6">
      <w:r>
        <w:separator/>
      </w:r>
    </w:p>
  </w:endnote>
  <w:endnote w:type="continuationSeparator" w:id="0">
    <w:p w14:paraId="447AF9F6" w14:textId="77777777" w:rsidR="00C20853" w:rsidRDefault="00C208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6D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55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779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CC6F5" w14:textId="77777777" w:rsidR="00C20853" w:rsidRDefault="00C20853" w:rsidP="009139A6">
      <w:r>
        <w:separator/>
      </w:r>
    </w:p>
  </w:footnote>
  <w:footnote w:type="continuationSeparator" w:id="0">
    <w:p w14:paraId="6A27884D" w14:textId="77777777" w:rsidR="00C20853" w:rsidRDefault="00C208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83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FB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51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85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085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706EC"/>
  <w15:chartTrackingRefBased/>
  <w15:docId w15:val="{7EB39A9C-7E7A-4E79-AA36-0FFFD3F8E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08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2022-06-26T15:35:00Z</dcterms:created>
  <dcterms:modified xsi:type="dcterms:W3CDTF">2022-06-26T15:36:00Z</dcterms:modified>
</cp:coreProperties>
</file>